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9BD" w:rsidRDefault="00D139BD" w:rsidP="00600299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 w:rsidRPr="00600299">
        <w:rPr>
          <w:rStyle w:val="s1"/>
          <w:b/>
          <w:sz w:val="28"/>
          <w:szCs w:val="28"/>
        </w:rPr>
        <w:t xml:space="preserve">АДМИНИСТРАЦИЯ </w:t>
      </w:r>
      <w:r>
        <w:rPr>
          <w:rStyle w:val="s1"/>
          <w:b/>
          <w:sz w:val="28"/>
          <w:szCs w:val="28"/>
        </w:rPr>
        <w:t xml:space="preserve">МАЛОТОМСКОГО СЕЛЬСОВЕТА </w:t>
      </w:r>
    </w:p>
    <w:p w:rsidR="00D139BD" w:rsidRPr="00600299" w:rsidRDefault="00D139BD" w:rsidP="00600299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МАСЛЯНИНСКОГО РАЙОНА НОВОСИБИРСКОЙ ОБЛАСТИ</w:t>
      </w:r>
    </w:p>
    <w:p w:rsidR="00D139BD" w:rsidRPr="00600299" w:rsidRDefault="00D139BD" w:rsidP="00600299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</w:p>
    <w:p w:rsidR="00D139BD" w:rsidRPr="00600299" w:rsidRDefault="00D139BD" w:rsidP="00600299">
      <w:pPr>
        <w:pStyle w:val="p2"/>
        <w:spacing w:before="0" w:beforeAutospacing="0" w:after="0" w:afterAutospacing="0"/>
        <w:jc w:val="center"/>
        <w:rPr>
          <w:rStyle w:val="s1"/>
          <w:sz w:val="28"/>
          <w:szCs w:val="28"/>
        </w:rPr>
      </w:pPr>
      <w:r w:rsidRPr="00600299">
        <w:rPr>
          <w:rStyle w:val="s1"/>
          <w:b/>
          <w:sz w:val="28"/>
          <w:szCs w:val="28"/>
        </w:rPr>
        <w:t>ПОСТАНОВЛЕНИЕ</w:t>
      </w:r>
    </w:p>
    <w:p w:rsidR="00D139BD" w:rsidRPr="00600299" w:rsidRDefault="00D139BD" w:rsidP="00600299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</w:p>
    <w:p w:rsidR="00D139BD" w:rsidRDefault="00D139BD" w:rsidP="00773ECE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r w:rsidRPr="00600299">
        <w:rPr>
          <w:sz w:val="28"/>
          <w:szCs w:val="28"/>
        </w:rPr>
        <w:t xml:space="preserve">от </w:t>
      </w:r>
      <w:r>
        <w:rPr>
          <w:sz w:val="28"/>
          <w:szCs w:val="28"/>
        </w:rPr>
        <w:t>19 августа 2016 года                  д.Малая Томка</w:t>
      </w:r>
      <w:r w:rsidRPr="0060029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№ 75</w:t>
      </w:r>
    </w:p>
    <w:p w:rsidR="00D139BD" w:rsidRDefault="00D139BD" w:rsidP="00600299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D139BD" w:rsidRPr="00AA1CD2" w:rsidRDefault="00D139BD" w:rsidP="009A3DD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A1CD2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Малотомского </w:t>
      </w:r>
      <w:r w:rsidRPr="00AA1CD2">
        <w:rPr>
          <w:rFonts w:ascii="Times New Roman" w:hAnsi="Times New Roman"/>
          <w:sz w:val="28"/>
          <w:szCs w:val="28"/>
        </w:rPr>
        <w:t xml:space="preserve">сельсовета Маслянинского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 xml:space="preserve">11.05.2016 года </w:t>
      </w:r>
      <w:r w:rsidRPr="00AA1CD2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45</w:t>
      </w:r>
      <w:r w:rsidRPr="00AA1CD2">
        <w:rPr>
          <w:rFonts w:ascii="Times New Roman" w:hAnsi="Times New Roman"/>
          <w:sz w:val="28"/>
          <w:szCs w:val="28"/>
        </w:rPr>
        <w:t xml:space="preserve"> "Об утверждении Порядка осуществления вырубки деревьев и кустарников, а также проведения компенсационного озеленения на территории населенных пунктов </w:t>
      </w:r>
      <w:r>
        <w:rPr>
          <w:rFonts w:ascii="Times New Roman" w:hAnsi="Times New Roman"/>
          <w:sz w:val="28"/>
          <w:szCs w:val="28"/>
        </w:rPr>
        <w:t>Малотомского</w:t>
      </w:r>
      <w:r w:rsidRPr="00AA1CD2"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области"  </w:t>
      </w:r>
    </w:p>
    <w:p w:rsidR="00D139BD" w:rsidRPr="00A50FBB" w:rsidRDefault="00D139BD" w:rsidP="009A3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39BD" w:rsidRPr="00A5499A" w:rsidRDefault="00D139BD" w:rsidP="00AA1CD2">
      <w:pPr>
        <w:tabs>
          <w:tab w:val="left" w:pos="567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Во исполнение ст.7 Федерального закона от 06.10.2003 № 131-ФЗ "Об общих принципах организации местного самоуправления в Российской Федерации",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72A9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администрация Малотомского сельсовета Маслянинского района Новосибирской области</w:t>
      </w:r>
    </w:p>
    <w:p w:rsidR="00D139BD" w:rsidRDefault="00D139BD" w:rsidP="00A5499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A1CD2">
        <w:rPr>
          <w:rFonts w:ascii="Times New Roman" w:hAnsi="Times New Roman"/>
          <w:b/>
          <w:sz w:val="28"/>
          <w:szCs w:val="28"/>
        </w:rPr>
        <w:t>ПОСТАНОВЛЯЕТ:</w:t>
      </w:r>
    </w:p>
    <w:p w:rsidR="00D139BD" w:rsidRDefault="00D139BD" w:rsidP="006A2B68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Внести в постановление администрации Малотомского сельсовета Маслянинского района Новосибирской области от 11.05.2016 года № 45 " Об утверждении Порядка осуществления вырубки деревьев и кустарников, а также проведения компенсационного озеленения на территории населенных пунктов Малотомского сельсовета Маслянинского района Новосибирской области" следующие изменения:</w:t>
      </w:r>
    </w:p>
    <w:p w:rsidR="00D139BD" w:rsidRDefault="00D139BD" w:rsidP="006A2B68">
      <w:pPr>
        <w:pStyle w:val="ListParagraph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Порядке осуществления вырубки деревьев и кустарников, а также проведения компенсационного озеленения на территории населенных пунктов Малотомского сельсовета Маслянинского района Новосибирской области (далее –Порядок):</w:t>
      </w:r>
    </w:p>
    <w:p w:rsidR="00D139BD" w:rsidRPr="006A2B68" w:rsidRDefault="00D139BD" w:rsidP="006A2B68">
      <w:pPr>
        <w:pStyle w:val="ListParagraph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2B68">
        <w:rPr>
          <w:rFonts w:ascii="Times New Roman" w:hAnsi="Times New Roman"/>
          <w:sz w:val="28"/>
          <w:szCs w:val="28"/>
        </w:rPr>
        <w:t xml:space="preserve"> В приложении №1 к Порядку слова "(для юридических  лиц)  заменить словами "(при ее наличии)".</w:t>
      </w:r>
    </w:p>
    <w:p w:rsidR="00D139BD" w:rsidRPr="00A50FBB" w:rsidRDefault="00D139BD" w:rsidP="006A2B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 </w:t>
      </w:r>
      <w:r w:rsidRPr="00A50FBB">
        <w:rPr>
          <w:rFonts w:ascii="Times New Roman" w:hAnsi="Times New Roman"/>
          <w:color w:val="000000"/>
          <w:sz w:val="28"/>
          <w:szCs w:val="28"/>
        </w:rPr>
        <w:t>О</w:t>
      </w:r>
      <w:r w:rsidRPr="00A50FBB">
        <w:rPr>
          <w:rFonts w:ascii="Times New Roman" w:hAnsi="Times New Roman"/>
          <w:sz w:val="28"/>
          <w:szCs w:val="28"/>
        </w:rPr>
        <w:t>публиковать</w:t>
      </w:r>
      <w:r w:rsidRPr="00A50FB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50FBB">
        <w:rPr>
          <w:rFonts w:ascii="Times New Roman" w:hAnsi="Times New Roman"/>
          <w:sz w:val="28"/>
          <w:szCs w:val="28"/>
        </w:rPr>
        <w:t xml:space="preserve">настоящее постановление в периодическом печатном издании </w:t>
      </w:r>
      <w:r>
        <w:rPr>
          <w:rFonts w:ascii="Times New Roman" w:hAnsi="Times New Roman"/>
          <w:sz w:val="28"/>
          <w:szCs w:val="28"/>
        </w:rPr>
        <w:t>«Малотомский вестник»</w:t>
      </w:r>
      <w:r w:rsidRPr="00A50FBB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Малотомского </w:t>
      </w:r>
      <w:r w:rsidRPr="00A50FBB">
        <w:rPr>
          <w:rFonts w:ascii="Times New Roman" w:hAnsi="Times New Roman"/>
          <w:bCs/>
          <w:sz w:val="28"/>
          <w:szCs w:val="28"/>
        </w:rPr>
        <w:t>сельсовета</w:t>
      </w:r>
      <w:r w:rsidRPr="00A50F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Маслянинского</w:t>
      </w:r>
      <w:r w:rsidRPr="00A50FB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A50FBB">
        <w:rPr>
          <w:rFonts w:ascii="Times New Roman" w:hAnsi="Times New Roman"/>
          <w:bCs/>
          <w:sz w:val="28"/>
          <w:szCs w:val="28"/>
        </w:rPr>
        <w:t>.</w:t>
      </w:r>
      <w:r w:rsidRPr="00A50FBB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D139BD" w:rsidRPr="00A50FBB" w:rsidRDefault="00D139BD" w:rsidP="006A2B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139BD" w:rsidRDefault="00D139BD" w:rsidP="006A2B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139BD" w:rsidRDefault="00D139BD" w:rsidP="0060029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39BD" w:rsidRPr="006A2B68" w:rsidRDefault="00D139BD" w:rsidP="006A2B68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A50FBB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Малотомского   </w:t>
      </w:r>
      <w:r w:rsidRPr="00A50FBB">
        <w:rPr>
          <w:rFonts w:ascii="Times New Roman" w:hAnsi="Times New Roman"/>
          <w:sz w:val="28"/>
          <w:szCs w:val="28"/>
        </w:rPr>
        <w:t xml:space="preserve">сельсовета                                                    </w:t>
      </w:r>
      <w:r w:rsidRPr="00A50FBB">
        <w:rPr>
          <w:rFonts w:ascii="Times New Roman" w:hAnsi="Times New Roman"/>
          <w:snapToGrid w:val="0"/>
          <w:sz w:val="28"/>
          <w:szCs w:val="28"/>
        </w:rPr>
        <w:t xml:space="preserve">               </w:t>
      </w:r>
      <w:r>
        <w:rPr>
          <w:rFonts w:ascii="Times New Roman" w:hAnsi="Times New Roman"/>
          <w:snapToGrid w:val="0"/>
          <w:sz w:val="28"/>
          <w:szCs w:val="28"/>
        </w:rPr>
        <w:t>Маслянинского</w:t>
      </w:r>
      <w:r w:rsidRPr="00A50FBB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 xml:space="preserve">района   </w:t>
      </w:r>
      <w:r w:rsidRPr="00A50FBB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Р.А. Искаков                           </w:t>
      </w:r>
    </w:p>
    <w:p w:rsidR="00D139BD" w:rsidRDefault="00D139BD" w:rsidP="009A3D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50FBB">
        <w:rPr>
          <w:rFonts w:ascii="Times New Roman" w:hAnsi="Times New Roman"/>
          <w:sz w:val="28"/>
          <w:szCs w:val="28"/>
        </w:rPr>
        <w:t xml:space="preserve"> </w:t>
      </w:r>
    </w:p>
    <w:p w:rsidR="00D139BD" w:rsidRPr="00A50FBB" w:rsidRDefault="00D139BD" w:rsidP="006002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39BD" w:rsidRDefault="00D139BD" w:rsidP="006002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39BD" w:rsidRPr="00600299" w:rsidRDefault="00D139BD">
      <w:pPr>
        <w:rPr>
          <w:sz w:val="28"/>
          <w:szCs w:val="28"/>
        </w:rPr>
      </w:pPr>
    </w:p>
    <w:sectPr w:rsidR="00D139BD" w:rsidRPr="00600299" w:rsidSect="00D33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4357"/>
    <w:multiLevelType w:val="multilevel"/>
    <w:tmpl w:val="6398278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">
    <w:nsid w:val="23D85908"/>
    <w:multiLevelType w:val="multilevel"/>
    <w:tmpl w:val="930E12A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">
    <w:nsid w:val="291F3251"/>
    <w:multiLevelType w:val="multilevel"/>
    <w:tmpl w:val="F872D76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632D0214"/>
    <w:multiLevelType w:val="multilevel"/>
    <w:tmpl w:val="BEF431B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</w:rPr>
    </w:lvl>
  </w:abstractNum>
  <w:abstractNum w:abstractNumId="4">
    <w:nsid w:val="6D3A26D7"/>
    <w:multiLevelType w:val="multilevel"/>
    <w:tmpl w:val="1E5862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299"/>
    <w:rsid w:val="00081ED3"/>
    <w:rsid w:val="000C4933"/>
    <w:rsid w:val="00144863"/>
    <w:rsid w:val="004049FA"/>
    <w:rsid w:val="00523420"/>
    <w:rsid w:val="0056468A"/>
    <w:rsid w:val="00600299"/>
    <w:rsid w:val="006A2B68"/>
    <w:rsid w:val="00773ECE"/>
    <w:rsid w:val="00844DD3"/>
    <w:rsid w:val="008641B1"/>
    <w:rsid w:val="009722F8"/>
    <w:rsid w:val="009A3DDA"/>
    <w:rsid w:val="00A50FBB"/>
    <w:rsid w:val="00A5499A"/>
    <w:rsid w:val="00AA1CD2"/>
    <w:rsid w:val="00AC425F"/>
    <w:rsid w:val="00D139BD"/>
    <w:rsid w:val="00D33980"/>
    <w:rsid w:val="00D41B19"/>
    <w:rsid w:val="00D72A9D"/>
    <w:rsid w:val="00F32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98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6002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DefaultParagraphFont"/>
    <w:uiPriority w:val="99"/>
    <w:rsid w:val="00600299"/>
    <w:rPr>
      <w:rFonts w:cs="Times New Roman"/>
    </w:rPr>
  </w:style>
  <w:style w:type="paragraph" w:customStyle="1" w:styleId="p2">
    <w:name w:val="p2"/>
    <w:basedOn w:val="Normal"/>
    <w:uiPriority w:val="99"/>
    <w:rsid w:val="006002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Normal"/>
    <w:uiPriority w:val="99"/>
    <w:rsid w:val="006002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5234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284</Words>
  <Characters>1624</Characters>
  <Application>Microsoft Office Outlook</Application>
  <DocSecurity>0</DocSecurity>
  <Lines>0</Lines>
  <Paragraphs>0</Paragraphs>
  <ScaleCrop>false</ScaleCrop>
  <Company>домашний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2016-08-08T03:53:00Z</dcterms:created>
  <dcterms:modified xsi:type="dcterms:W3CDTF">2016-08-23T05:02:00Z</dcterms:modified>
</cp:coreProperties>
</file>